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B1A609" w14:textId="77777777" w:rsidR="00AF6342" w:rsidRDefault="00AF6342" w:rsidP="00AF6342">
      <w:pPr>
        <w:spacing w:after="120" w:line="240" w:lineRule="auto"/>
        <w:rPr>
          <w:rFonts w:ascii="Source Sans 3" w:hAnsi="Source Sans 3"/>
          <w:color w:val="6F625A"/>
          <w:sz w:val="20"/>
          <w:szCs w:val="20"/>
        </w:rPr>
      </w:pPr>
      <w:r>
        <w:rPr>
          <w:rFonts w:ascii="Source Sans 3" w:hAnsi="Source Sans 3"/>
          <w:color w:val="6F625A"/>
          <w:sz w:val="20"/>
          <w:szCs w:val="20"/>
        </w:rPr>
        <w:t>Dear [Insert Name],</w:t>
      </w:r>
    </w:p>
    <w:p w14:paraId="213B6071" w14:textId="2E03A589" w:rsidR="00AF6342" w:rsidRDefault="0054248A" w:rsidP="0054248A">
      <w:pPr>
        <w:spacing w:after="120" w:line="240" w:lineRule="auto"/>
        <w:rPr>
          <w:rFonts w:ascii="Source Sans 3" w:hAnsi="Source Sans 3"/>
          <w:color w:val="6F625A"/>
          <w:sz w:val="20"/>
          <w:szCs w:val="20"/>
        </w:rPr>
      </w:pPr>
      <w:r>
        <w:rPr>
          <w:rFonts w:ascii="Source Sans 3" w:hAnsi="Source Sans 3"/>
          <w:color w:val="6F625A"/>
          <w:sz w:val="20"/>
          <w:szCs w:val="20"/>
        </w:rPr>
        <w:t>S</w:t>
      </w:r>
      <w:r w:rsidRPr="002377A0">
        <w:rPr>
          <w:rFonts w:ascii="Source Sans 3" w:hAnsi="Source Sans 3"/>
          <w:color w:val="6F625A"/>
          <w:sz w:val="20"/>
          <w:szCs w:val="20"/>
        </w:rPr>
        <w:t>tart your letter content here</w:t>
      </w:r>
      <w:r w:rsidR="00AF6342">
        <w:rPr>
          <w:rFonts w:ascii="Source Sans 3" w:hAnsi="Source Sans 3"/>
          <w:color w:val="6F625A"/>
          <w:sz w:val="20"/>
          <w:szCs w:val="20"/>
        </w:rPr>
        <w:t>…</w:t>
      </w:r>
    </w:p>
    <w:p w14:paraId="7DEF993A" w14:textId="77777777" w:rsidR="00AF6342" w:rsidRDefault="00AF6342" w:rsidP="00AF6342">
      <w:pPr>
        <w:spacing w:after="80" w:line="240" w:lineRule="auto"/>
        <w:rPr>
          <w:rFonts w:ascii="Source Sans 3" w:hAnsi="Source Sans 3"/>
          <w:color w:val="6F625A"/>
          <w:sz w:val="20"/>
          <w:szCs w:val="20"/>
        </w:rPr>
      </w:pPr>
    </w:p>
    <w:p w14:paraId="36553D59" w14:textId="41E64C08" w:rsidR="00AF6342" w:rsidRPr="0054248A" w:rsidRDefault="00AF6342" w:rsidP="00063142">
      <w:pPr>
        <w:spacing w:after="80" w:line="240" w:lineRule="auto"/>
        <w:rPr>
          <w:rFonts w:ascii="Source Sans 3" w:hAnsi="Source Sans 3"/>
          <w:b/>
          <w:bCs/>
          <w:color w:val="6F625A"/>
          <w:sz w:val="20"/>
          <w:szCs w:val="20"/>
        </w:rPr>
      </w:pPr>
      <w:r w:rsidRPr="0054248A">
        <w:rPr>
          <w:rFonts w:ascii="Source Sans 3" w:hAnsi="Source Sans 3"/>
          <w:b/>
          <w:bCs/>
          <w:color w:val="6F625A"/>
          <w:sz w:val="20"/>
          <w:szCs w:val="20"/>
        </w:rPr>
        <w:t>PLEASE NOTE: This Letterhead template works best when using the Desktop Word Application instead of the online Microsoft 365 web platform.</w:t>
      </w:r>
    </w:p>
    <w:sectPr w:rsidR="00AF6342" w:rsidRPr="0054248A" w:rsidSect="000710D0">
      <w:headerReference w:type="default" r:id="rId6"/>
      <w:footerReference w:type="default" r:id="rId7"/>
      <w:pgSz w:w="12240" w:h="15840"/>
      <w:pgMar w:top="2448" w:right="1080" w:bottom="1440" w:left="4320" w:header="720" w:footer="720" w:gutter="0"/>
      <w:cols w:sep="1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F9CBA1" w14:textId="77777777" w:rsidR="000710D0" w:rsidRDefault="000710D0" w:rsidP="001859E7">
      <w:pPr>
        <w:spacing w:after="0" w:line="240" w:lineRule="auto"/>
      </w:pPr>
      <w:r>
        <w:separator/>
      </w:r>
    </w:p>
  </w:endnote>
  <w:endnote w:type="continuationSeparator" w:id="0">
    <w:p w14:paraId="3334874B" w14:textId="77777777" w:rsidR="000710D0" w:rsidRDefault="000710D0" w:rsidP="00185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3">
    <w:panose1 w:val="020B0303030403020204"/>
    <w:charset w:val="00"/>
    <w:family w:val="swiss"/>
    <w:pitch w:val="variable"/>
    <w:sig w:usb0="E00002FF" w:usb1="00002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01529" w14:textId="0F0C4327" w:rsidR="00063142" w:rsidRPr="00063142" w:rsidRDefault="00063142" w:rsidP="00063142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B4A8B37" wp14:editId="15CB8E6E">
          <wp:simplePos x="0" y="0"/>
          <wp:positionH relativeFrom="margin">
            <wp:posOffset>-2286000</wp:posOffset>
          </wp:positionH>
          <wp:positionV relativeFrom="paragraph">
            <wp:posOffset>-113665</wp:posOffset>
          </wp:positionV>
          <wp:extent cx="6885432" cy="292608"/>
          <wp:effectExtent l="0" t="0" r="0" b="0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85432" cy="2926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4B9325" w14:textId="77777777" w:rsidR="000710D0" w:rsidRDefault="000710D0" w:rsidP="001859E7">
      <w:pPr>
        <w:spacing w:after="0" w:line="240" w:lineRule="auto"/>
      </w:pPr>
      <w:r>
        <w:separator/>
      </w:r>
    </w:p>
  </w:footnote>
  <w:footnote w:type="continuationSeparator" w:id="0">
    <w:p w14:paraId="7C57A93A" w14:textId="77777777" w:rsidR="000710D0" w:rsidRDefault="000710D0" w:rsidP="00185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7FF60E" w14:textId="77777777" w:rsidR="00101AF5" w:rsidRDefault="000710D0">
    <w:pPr>
      <w:pStyle w:val="Head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6B7BDBE" wp14:editId="21F6CE75">
          <wp:simplePos x="0" y="0"/>
          <wp:positionH relativeFrom="page">
            <wp:posOffset>457200</wp:posOffset>
          </wp:positionH>
          <wp:positionV relativeFrom="paragraph">
            <wp:posOffset>0</wp:posOffset>
          </wp:positionV>
          <wp:extent cx="3191256" cy="603504"/>
          <wp:effectExtent l="0" t="0" r="0" b="6350"/>
          <wp:wrapNone/>
          <wp:docPr id="111037638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037638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91256" cy="6035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29CC2DFB" wp14:editId="190CCE14">
          <wp:simplePos x="0" y="0"/>
          <wp:positionH relativeFrom="margin">
            <wp:posOffset>-2287905</wp:posOffset>
          </wp:positionH>
          <wp:positionV relativeFrom="paragraph">
            <wp:posOffset>762000</wp:posOffset>
          </wp:positionV>
          <wp:extent cx="6858000" cy="45525"/>
          <wp:effectExtent l="0" t="0" r="0" b="5715"/>
          <wp:wrapNone/>
          <wp:docPr id="1026290717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290717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58000" cy="45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00F59D8" w14:textId="6478F320" w:rsidR="00101AF5" w:rsidRDefault="00EA572F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B1D0B4D" wp14:editId="41C1F50C">
              <wp:simplePos x="0" y="0"/>
              <wp:positionH relativeFrom="column">
                <wp:posOffset>-2286000</wp:posOffset>
              </wp:positionH>
              <wp:positionV relativeFrom="paragraph">
                <wp:posOffset>837565</wp:posOffset>
              </wp:positionV>
              <wp:extent cx="1959694" cy="1968500"/>
              <wp:effectExtent l="0" t="0" r="0" b="0"/>
              <wp:wrapNone/>
              <wp:docPr id="1219245888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59694" cy="19685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4337F8F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b/>
                              <w:bCs/>
                              <w:color w:val="0B3B60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b/>
                              <w:bCs/>
                              <w:color w:val="0B3B60"/>
                              <w:sz w:val="20"/>
                              <w:szCs w:val="20"/>
                            </w:rPr>
                            <w:t>Department Name Goes Here</w:t>
                          </w:r>
                        </w:p>
                        <w:p w14:paraId="76B18DA0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b/>
                              <w:bCs/>
                              <w:color w:val="0B3B60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b/>
                              <w:bCs/>
                              <w:color w:val="0B3B60"/>
                              <w:sz w:val="20"/>
                              <w:szCs w:val="20"/>
                            </w:rPr>
                            <w:t>And Here If Needed</w:t>
                          </w:r>
                        </w:p>
                        <w:p w14:paraId="14933CEC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 xml:space="preserve">p. </w:t>
                          </w:r>
                          <w:proofErr w:type="gramStart"/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>719.502.XXXX</w:t>
                          </w:r>
                          <w:proofErr w:type="gramEnd"/>
                        </w:p>
                        <w:p w14:paraId="6F94DEB5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 xml:space="preserve">f. </w:t>
                          </w:r>
                          <w:proofErr w:type="gramStart"/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>719.502.XXXX</w:t>
                          </w:r>
                          <w:proofErr w:type="gramEnd"/>
                        </w:p>
                        <w:p w14:paraId="3D30AFB4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b/>
                              <w:bCs/>
                              <w:color w:val="7CB742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b/>
                              <w:bCs/>
                              <w:color w:val="7CB742"/>
                              <w:sz w:val="20"/>
                              <w:szCs w:val="20"/>
                            </w:rPr>
                            <w:t>Campus Name</w:t>
                          </w:r>
                        </w:p>
                        <w:p w14:paraId="0FD16017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>Address Line One</w:t>
                          </w:r>
                        </w:p>
                        <w:p w14:paraId="6E6001B5" w14:textId="77777777" w:rsidR="000710D0" w:rsidRPr="006F2254" w:rsidRDefault="000710D0" w:rsidP="000710D0">
                          <w:pPr>
                            <w:spacing w:after="80" w:line="240" w:lineRule="auto"/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</w:pPr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>Address Line Two</w:t>
                          </w:r>
                        </w:p>
                        <w:p w14:paraId="742E7529" w14:textId="77777777" w:rsidR="000710D0" w:rsidRDefault="000710D0" w:rsidP="000710D0">
                          <w:r w:rsidRPr="006F2254">
                            <w:rPr>
                              <w:rFonts w:ascii="Source Sans 3" w:hAnsi="Source Sans 3"/>
                              <w:color w:val="6F625A"/>
                              <w:sz w:val="20"/>
                              <w:szCs w:val="20"/>
                            </w:rPr>
                            <w:t>Room XXX | Box XXX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1D0B4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180pt;margin-top:65.95pt;width:154.3pt;height:1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" fillcolor="white [3201]" stroked="f" strokeweight=".5pt">
              <v:textbox>
                <w:txbxContent>
                  <w:p w14:paraId="74337F8F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b/>
                        <w:bCs/>
                        <w:color w:val="0B3B60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b/>
                        <w:bCs/>
                        <w:color w:val="0B3B60"/>
                        <w:sz w:val="20"/>
                        <w:szCs w:val="20"/>
                      </w:rPr>
                      <w:t>Department Name Goes Here</w:t>
                    </w:r>
                  </w:p>
                  <w:p w14:paraId="76B18DA0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b/>
                        <w:bCs/>
                        <w:color w:val="0B3B60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b/>
                        <w:bCs/>
                        <w:color w:val="0B3B60"/>
                        <w:sz w:val="20"/>
                        <w:szCs w:val="20"/>
                      </w:rPr>
                      <w:t>And Here If Needed</w:t>
                    </w:r>
                  </w:p>
                  <w:p w14:paraId="14933CEC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 xml:space="preserve">p. </w:t>
                    </w:r>
                    <w:proofErr w:type="gramStart"/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>719.502.XXXX</w:t>
                    </w:r>
                    <w:proofErr w:type="gramEnd"/>
                  </w:p>
                  <w:p w14:paraId="6F94DEB5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 xml:space="preserve">f. </w:t>
                    </w:r>
                    <w:proofErr w:type="gramStart"/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>719.502.XXXX</w:t>
                    </w:r>
                    <w:proofErr w:type="gramEnd"/>
                  </w:p>
                  <w:p w14:paraId="3D30AFB4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b/>
                        <w:bCs/>
                        <w:color w:val="7CB742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b/>
                        <w:bCs/>
                        <w:color w:val="7CB742"/>
                        <w:sz w:val="20"/>
                        <w:szCs w:val="20"/>
                      </w:rPr>
                      <w:t>Campus Name</w:t>
                    </w:r>
                  </w:p>
                  <w:p w14:paraId="0FD16017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>Address Line One</w:t>
                    </w:r>
                  </w:p>
                  <w:p w14:paraId="6E6001B5" w14:textId="77777777" w:rsidR="000710D0" w:rsidRPr="006F2254" w:rsidRDefault="000710D0" w:rsidP="000710D0">
                    <w:pPr>
                      <w:spacing w:after="80" w:line="240" w:lineRule="auto"/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</w:pPr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>Address Line Two</w:t>
                    </w:r>
                  </w:p>
                  <w:p w14:paraId="742E7529" w14:textId="77777777" w:rsidR="000710D0" w:rsidRDefault="000710D0" w:rsidP="000710D0">
                    <w:r w:rsidRPr="006F2254">
                      <w:rPr>
                        <w:rFonts w:ascii="Source Sans 3" w:hAnsi="Source Sans 3"/>
                        <w:color w:val="6F625A"/>
                        <w:sz w:val="20"/>
                        <w:szCs w:val="20"/>
                      </w:rPr>
                      <w:t>Room XXX | Box XXX</w:t>
                    </w:r>
                  </w:p>
                </w:txbxContent>
              </v:textbox>
            </v:shape>
          </w:pict>
        </mc:Fallback>
      </mc:AlternateContent>
    </w:r>
    <w:r w:rsidR="000710D0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945F40B" wp14:editId="2BB00784">
              <wp:simplePos x="0" y="0"/>
              <wp:positionH relativeFrom="column">
                <wp:posOffset>-330200</wp:posOffset>
              </wp:positionH>
              <wp:positionV relativeFrom="paragraph">
                <wp:posOffset>895985</wp:posOffset>
              </wp:positionV>
              <wp:extent cx="3810" cy="7607300"/>
              <wp:effectExtent l="0" t="0" r="21590" b="12700"/>
              <wp:wrapNone/>
              <wp:docPr id="1457706333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3810" cy="760730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222FA6F" id="Straight Connector 1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6pt,70.55pt" to="-25.7pt,669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" strokecolor="black [3200]" strokeweight=".5pt">
              <v:stroke joinstyle="miter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10D0"/>
    <w:rsid w:val="00005709"/>
    <w:rsid w:val="00013C9F"/>
    <w:rsid w:val="00063142"/>
    <w:rsid w:val="000710D0"/>
    <w:rsid w:val="00085D92"/>
    <w:rsid w:val="00101AF5"/>
    <w:rsid w:val="001722A3"/>
    <w:rsid w:val="001859E7"/>
    <w:rsid w:val="002377A0"/>
    <w:rsid w:val="002432F5"/>
    <w:rsid w:val="00304FD6"/>
    <w:rsid w:val="003D6C48"/>
    <w:rsid w:val="00536EAC"/>
    <w:rsid w:val="0054248A"/>
    <w:rsid w:val="00700B46"/>
    <w:rsid w:val="007A0860"/>
    <w:rsid w:val="00886879"/>
    <w:rsid w:val="008A307B"/>
    <w:rsid w:val="009E0487"/>
    <w:rsid w:val="00AD5502"/>
    <w:rsid w:val="00AF6342"/>
    <w:rsid w:val="00CB7AD1"/>
    <w:rsid w:val="00D60803"/>
    <w:rsid w:val="00D64179"/>
    <w:rsid w:val="00DB2032"/>
    <w:rsid w:val="00E3301C"/>
    <w:rsid w:val="00E33F8A"/>
    <w:rsid w:val="00E778D5"/>
    <w:rsid w:val="00EA572F"/>
    <w:rsid w:val="00F04260"/>
    <w:rsid w:val="00F06675"/>
    <w:rsid w:val="00F33840"/>
    <w:rsid w:val="00FC6E62"/>
    <w:rsid w:val="02A6E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5B26AF"/>
  <w15:chartTrackingRefBased/>
  <w15:docId w15:val="{E4C58722-FD55-8E4C-9A29-D59B0A1C6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859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59E7"/>
  </w:style>
  <w:style w:type="paragraph" w:styleId="Footer">
    <w:name w:val="footer"/>
    <w:basedOn w:val="Normal"/>
    <w:link w:val="FooterChar"/>
    <w:uiPriority w:val="99"/>
    <w:unhideWhenUsed/>
    <w:rsid w:val="001859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59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Carrie.Boyce/Library/CloudStorage/OneDrive-ColoradoCommunityCollegeSystem/Brand%20Assets/PikesPeakState_Letterhead/DepartmentDivision_Letterhead/DepartmentDivision_Letterhea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DepartmentDivision_Letterhead.dotx</Template>
  <TotalTime>3</TotalTime>
  <Pages>1</Pages>
  <Words>28</Words>
  <Characters>164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Boyce, Carrie</dc:creator>
  <cp:keywords/>
  <dc:description/>
  <cp:lastModifiedBy>Boyce, Carrie</cp:lastModifiedBy>
  <cp:revision>2</cp:revision>
  <dcterms:created xsi:type="dcterms:W3CDTF">2024-02-15T21:20:00Z</dcterms:created>
  <dcterms:modified xsi:type="dcterms:W3CDTF">2024-02-15T21:20:00Z</dcterms:modified>
</cp:coreProperties>
</file>